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5B017F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86"/>
        <w:gridCol w:w="13"/>
      </w:tblGrid>
      <w:tr w:rsidR="002F054A" w:rsidRPr="005B017F" w:rsidTr="005151FB">
        <w:trPr>
          <w:gridAfter w:val="1"/>
          <w:wAfter w:w="13" w:type="dxa"/>
          <w:trHeight w:val="617"/>
          <w:tblHeader/>
        </w:trPr>
        <w:tc>
          <w:tcPr>
            <w:tcW w:w="965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5B017F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5B01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5B017F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114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5B01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5B017F" w:rsidTr="005151F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Pr="005B017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5B017F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5B017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5B017F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B017F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5B017F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5B017F" w:rsidRDefault="002F054A" w:rsidP="00AB7337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B6004" w:rsidRPr="005B01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53FC6"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5B017F" w:rsidRDefault="002F054A" w:rsidP="00AB7337">
            <w:pPr>
              <w:rPr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B02A1"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9B02A1" w:rsidRPr="005B01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9B02A1"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="00C53FC6"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</w:tc>
      </w:tr>
      <w:tr w:rsidR="002F054A" w:rsidRPr="005B017F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right w:val="nil"/>
            </w:tcBorders>
          </w:tcPr>
          <w:p w:rsidR="00C53FC6" w:rsidRPr="005B017F" w:rsidRDefault="002F054A" w:rsidP="00C53FC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3FC6" w:rsidRPr="005B01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53FC6"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C53FC6"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5B017F" w:rsidRDefault="00C53FC6" w:rsidP="008B60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017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B01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 </w:t>
            </w:r>
          </w:p>
        </w:tc>
        <w:tc>
          <w:tcPr>
            <w:tcW w:w="3686" w:type="dxa"/>
            <w:tcBorders>
              <w:left w:val="nil"/>
            </w:tcBorders>
          </w:tcPr>
          <w:p w:rsidR="009B02A1" w:rsidRPr="005B017F" w:rsidRDefault="009B02A1" w:rsidP="00AB733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5B01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  <w:p w:rsidR="006C7B37" w:rsidRPr="005B017F" w:rsidRDefault="009B02A1" w:rsidP="00AB73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5B01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</w:tc>
      </w:tr>
      <w:tr w:rsidR="002F054A" w:rsidRPr="005B017F" w:rsidTr="00C53FC6">
        <w:trPr>
          <w:gridAfter w:val="1"/>
          <w:wAfter w:w="13" w:type="dxa"/>
          <w:trHeight w:val="1597"/>
        </w:trPr>
        <w:tc>
          <w:tcPr>
            <w:tcW w:w="9656" w:type="dxa"/>
            <w:gridSpan w:val="3"/>
          </w:tcPr>
          <w:p w:rsidR="002F054A" w:rsidRPr="005B017F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5B01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B017F" w:rsidRDefault="005151FB" w:rsidP="005151FB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5B017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B01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B01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5B017F" w:rsidTr="005151FB">
        <w:trPr>
          <w:gridAfter w:val="1"/>
          <w:wAfter w:w="13" w:type="dxa"/>
          <w:trHeight w:val="3254"/>
        </w:trPr>
        <w:tc>
          <w:tcPr>
            <w:tcW w:w="9656" w:type="dxa"/>
            <w:gridSpan w:val="3"/>
          </w:tcPr>
          <w:p w:rsidR="002F054A" w:rsidRPr="005B017F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5B01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5B01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5B017F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5B017F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5B017F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B6004" w:rsidRPr="005B017F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B017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8B6004" w:rsidRPr="005B017F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8B6004" w:rsidRPr="005B017F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8B6004" w:rsidRPr="005B017F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8B6004" w:rsidRPr="005B017F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5B017F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B017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5B017F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5B017F" w:rsidTr="009B02A1">
        <w:trPr>
          <w:gridAfter w:val="1"/>
          <w:wAfter w:w="13" w:type="dxa"/>
          <w:trHeight w:val="2388"/>
        </w:trPr>
        <w:tc>
          <w:tcPr>
            <w:tcW w:w="9656" w:type="dxa"/>
            <w:gridSpan w:val="3"/>
          </w:tcPr>
          <w:p w:rsidR="002F054A" w:rsidRPr="005B017F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1412"/>
              <w:gridCol w:w="1281"/>
              <w:gridCol w:w="1276"/>
              <w:gridCol w:w="1346"/>
            </w:tblGrid>
            <w:tr w:rsidR="002F054A" w:rsidRPr="005B017F" w:rsidTr="00070EC4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5B017F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2" w:type="dxa"/>
                  <w:vAlign w:val="center"/>
                </w:tcPr>
                <w:p w:rsidR="002F054A" w:rsidRPr="005B017F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81" w:type="dxa"/>
                  <w:vAlign w:val="center"/>
                </w:tcPr>
                <w:p w:rsidR="002F054A" w:rsidRPr="005B017F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5B017F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5B017F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5B017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5B017F" w:rsidTr="00070EC4">
              <w:trPr>
                <w:trHeight w:val="1003"/>
                <w:jc w:val="center"/>
              </w:trPr>
              <w:tc>
                <w:tcPr>
                  <w:tcW w:w="3938" w:type="dxa"/>
                </w:tcPr>
                <w:p w:rsidR="004032BC" w:rsidRPr="005B017F" w:rsidRDefault="008B600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B017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B017F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12" w:type="dxa"/>
                </w:tcPr>
                <w:p w:rsidR="004032BC" w:rsidRPr="005B017F" w:rsidRDefault="009B02A1" w:rsidP="00070EC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B017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070EC4" w:rsidRPr="005B017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8B6004" w:rsidRPr="005B017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5B017F" w:rsidRDefault="00423D27" w:rsidP="00423D2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Pr="005B017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Pr="005B017F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5B017F" w:rsidRDefault="00423D2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5B017F" w:rsidRDefault="00423D2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1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5B017F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5B017F" w:rsidTr="009B02A1">
        <w:trPr>
          <w:gridAfter w:val="1"/>
          <w:wAfter w:w="13" w:type="dxa"/>
          <w:trHeight w:val="1272"/>
        </w:trPr>
        <w:tc>
          <w:tcPr>
            <w:tcW w:w="9656" w:type="dxa"/>
            <w:gridSpan w:val="3"/>
          </w:tcPr>
          <w:p w:rsidR="00487609" w:rsidRPr="005B017F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B017F" w:rsidRDefault="00CF78C8" w:rsidP="00423D27">
            <w:pPr>
              <w:pStyle w:val="ListParagraph"/>
              <w:numPr>
                <w:ilvl w:val="0"/>
                <w:numId w:val="8"/>
              </w:numPr>
              <w:tabs>
                <w:tab w:val="left" w:pos="909"/>
              </w:tabs>
              <w:ind w:left="0"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หน่วยงานได้รับจัดสรรงบประมาณ ประจำปีงบประมาณ พ.ศ. 256</w:t>
            </w: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</w:rPr>
              <w:t>2</w:t>
            </w:r>
            <w:r w:rsidRP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</w:rPr>
              <w:t>1,882,663,800</w:t>
            </w: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P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</w:t>
            </w:r>
            <w:r w:rsidRP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br/>
              <w:t xml:space="preserve">ผลการเบิกจ่าย รอบ </w:t>
            </w: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</w:rPr>
              <w:t>12</w:t>
            </w:r>
            <w:r w:rsidRP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เดือน (ไตรมาส</w:t>
            </w:r>
            <w:r w:rsid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</w:t>
            </w:r>
            <w:r w:rsidRP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5B017F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4 </w:t>
            </w:r>
            <w:r w:rsidRPr="005B017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 อยู่ระหว่างดำเนินการ</w:t>
            </w:r>
          </w:p>
        </w:tc>
      </w:tr>
      <w:tr w:rsidR="003B7C5A" w:rsidRPr="005B017F" w:rsidTr="009B02A1">
        <w:trPr>
          <w:gridAfter w:val="1"/>
          <w:wAfter w:w="13" w:type="dxa"/>
          <w:trHeight w:val="1077"/>
        </w:trPr>
        <w:tc>
          <w:tcPr>
            <w:tcW w:w="9656" w:type="dxa"/>
            <w:gridSpan w:val="3"/>
          </w:tcPr>
          <w:p w:rsidR="00E52C4C" w:rsidRPr="005B017F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B017F" w:rsidRDefault="000A5220" w:rsidP="00423D27">
            <w:pPr>
              <w:pStyle w:val="ListParagraph"/>
              <w:numPr>
                <w:ilvl w:val="0"/>
                <w:numId w:val="8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5B017F" w:rsidTr="009B02A1">
        <w:trPr>
          <w:gridAfter w:val="1"/>
          <w:wAfter w:w="13" w:type="dxa"/>
          <w:trHeight w:val="1077"/>
        </w:trPr>
        <w:tc>
          <w:tcPr>
            <w:tcW w:w="9656" w:type="dxa"/>
            <w:gridSpan w:val="3"/>
          </w:tcPr>
          <w:p w:rsidR="00487609" w:rsidRPr="005B017F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5B017F" w:rsidRDefault="000A5220" w:rsidP="00423D2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5B017F" w:rsidTr="009B02A1">
        <w:trPr>
          <w:gridAfter w:val="1"/>
          <w:wAfter w:w="13" w:type="dxa"/>
          <w:trHeight w:val="1077"/>
        </w:trPr>
        <w:tc>
          <w:tcPr>
            <w:tcW w:w="9656" w:type="dxa"/>
            <w:gridSpan w:val="3"/>
          </w:tcPr>
          <w:p w:rsidR="00487609" w:rsidRPr="005B017F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01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5B01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5B017F" w:rsidRDefault="002F0A94" w:rsidP="00423D2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5B017F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5B017F" w:rsidSect="001A6FD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146" w:rsidRDefault="00E87146">
      <w:r>
        <w:separator/>
      </w:r>
    </w:p>
  </w:endnote>
  <w:endnote w:type="continuationSeparator" w:id="0">
    <w:p w:rsidR="00E87146" w:rsidRDefault="00E8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146" w:rsidRDefault="00E87146">
      <w:r>
        <w:separator/>
      </w:r>
    </w:p>
  </w:footnote>
  <w:footnote w:type="continuationSeparator" w:id="0">
    <w:p w:rsidR="00E87146" w:rsidRDefault="00E8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1380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53F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C53FC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C53F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1380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53F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C53FC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C53F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6BC0A45"/>
    <w:multiLevelType w:val="hybridMultilevel"/>
    <w:tmpl w:val="52A4D346"/>
    <w:lvl w:ilvl="0" w:tplc="DFA2CAB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0EC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A6FDF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6D5E"/>
    <w:rsid w:val="003B7C5A"/>
    <w:rsid w:val="003C016E"/>
    <w:rsid w:val="003C2C30"/>
    <w:rsid w:val="003E0FCD"/>
    <w:rsid w:val="003E1BC4"/>
    <w:rsid w:val="003E4227"/>
    <w:rsid w:val="003F0CC5"/>
    <w:rsid w:val="004032BC"/>
    <w:rsid w:val="00407E4A"/>
    <w:rsid w:val="00420AFB"/>
    <w:rsid w:val="00423D27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2FAE"/>
    <w:rsid w:val="005047DE"/>
    <w:rsid w:val="005151FB"/>
    <w:rsid w:val="00516FD7"/>
    <w:rsid w:val="005437F6"/>
    <w:rsid w:val="00546DE3"/>
    <w:rsid w:val="00555326"/>
    <w:rsid w:val="0057115A"/>
    <w:rsid w:val="005725B6"/>
    <w:rsid w:val="0058298B"/>
    <w:rsid w:val="00596721"/>
    <w:rsid w:val="005B017F"/>
    <w:rsid w:val="005B1BF3"/>
    <w:rsid w:val="005B60E0"/>
    <w:rsid w:val="005B7119"/>
    <w:rsid w:val="005C07F8"/>
    <w:rsid w:val="005C159C"/>
    <w:rsid w:val="005D7E04"/>
    <w:rsid w:val="0060158F"/>
    <w:rsid w:val="0061148D"/>
    <w:rsid w:val="0061749F"/>
    <w:rsid w:val="00637080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59A2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6E51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365A"/>
    <w:rsid w:val="00991518"/>
    <w:rsid w:val="00994FC2"/>
    <w:rsid w:val="0099556A"/>
    <w:rsid w:val="009B02A1"/>
    <w:rsid w:val="009B2308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3E8"/>
    <w:rsid w:val="00BC746C"/>
    <w:rsid w:val="00C05ABF"/>
    <w:rsid w:val="00C06017"/>
    <w:rsid w:val="00C13807"/>
    <w:rsid w:val="00C53FC6"/>
    <w:rsid w:val="00C56694"/>
    <w:rsid w:val="00C6134E"/>
    <w:rsid w:val="00C67D71"/>
    <w:rsid w:val="00CE50B1"/>
    <w:rsid w:val="00CF0196"/>
    <w:rsid w:val="00CF3A4A"/>
    <w:rsid w:val="00CF45AF"/>
    <w:rsid w:val="00CF78C8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146"/>
    <w:rsid w:val="00E873D6"/>
    <w:rsid w:val="00E966B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938B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77C4-7013-46F0-924A-AF4572C0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11</cp:revision>
  <cp:lastPrinted>2018-04-05T01:06:00Z</cp:lastPrinted>
  <dcterms:created xsi:type="dcterms:W3CDTF">2019-04-04T03:23:00Z</dcterms:created>
  <dcterms:modified xsi:type="dcterms:W3CDTF">2019-09-03T03:22:00Z</dcterms:modified>
</cp:coreProperties>
</file>